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7A5AFD" w:rsidRPr="007A5AFD" w:rsidTr="00A6161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7A5AFD" w:rsidRPr="007A5AFD" w:rsidRDefault="007A5AFD" w:rsidP="007A5AF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A5AFD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ΕΙΔΟΣ: </w:t>
            </w:r>
            <w:r w:rsidRPr="007A5AFD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 xml:space="preserve">Διαβαθμισμένη γυάλινη φιάλη </w:t>
            </w:r>
            <w:proofErr w:type="spellStart"/>
            <w:r w:rsidRPr="007A5AFD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βοριοπυριτικού</w:t>
            </w:r>
            <w:proofErr w:type="spellEnd"/>
            <w:r w:rsidRPr="007A5AFD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 xml:space="preserve"> 3.3 (500 </w:t>
            </w:r>
            <w:r w:rsidRPr="007A5AFD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n-US"/>
              </w:rPr>
              <w:t>ml</w:t>
            </w:r>
            <w:r w:rsidRPr="007A5AFD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 xml:space="preserve">) με μπλε πώμα, 10 φιάλες ανά συσκευασία </w:t>
            </w:r>
          </w:p>
        </w:tc>
      </w:tr>
      <w:tr w:rsidR="007A5AFD" w:rsidRPr="007A5AFD" w:rsidTr="00A6161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7A5AFD" w:rsidRPr="007A5AFD" w:rsidRDefault="007A5AFD" w:rsidP="007A5AF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A5AF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7A5AFD" w:rsidRPr="007A5AFD" w:rsidRDefault="007A5AFD" w:rsidP="007A5AF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A5AF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7A5AFD" w:rsidRPr="007A5AFD" w:rsidRDefault="007A5AFD" w:rsidP="007A5AF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A5AF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7A5AFD" w:rsidRPr="007A5AFD" w:rsidRDefault="007A5AFD" w:rsidP="007A5AF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A5AF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7A5AFD" w:rsidRPr="007A5AFD" w:rsidRDefault="007A5AFD" w:rsidP="007A5AF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A5AF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ΠΑΡΑΠΟΜΠΗ</w:t>
            </w:r>
          </w:p>
        </w:tc>
      </w:tr>
      <w:tr w:rsidR="007A5AFD" w:rsidRPr="007A5AFD" w:rsidTr="00A6161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7A5AFD" w:rsidRPr="007A5AFD" w:rsidRDefault="007A5AFD" w:rsidP="007A5AF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A5AF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7A5AFD" w:rsidRPr="007A5AFD" w:rsidRDefault="007A5AFD" w:rsidP="007A5AF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A5AF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7A5AFD" w:rsidRPr="007A5AFD" w:rsidRDefault="007A5AFD" w:rsidP="007A5AF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A5AF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7A5AFD" w:rsidRPr="007A5AFD" w:rsidRDefault="007A5AFD" w:rsidP="007A5AF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A5AF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7A5AFD" w:rsidRPr="007A5AFD" w:rsidRDefault="007A5AFD" w:rsidP="007A5AF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A5AF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(ε)</w:t>
            </w:r>
          </w:p>
        </w:tc>
      </w:tr>
      <w:tr w:rsidR="007A5AFD" w:rsidRPr="007A5AFD" w:rsidTr="00A6161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7A5AFD" w:rsidRPr="007A5AFD" w:rsidRDefault="007A5AFD" w:rsidP="007A5AFD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7A5AFD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7A5AFD" w:rsidRPr="007A5AFD" w:rsidRDefault="007A5AFD" w:rsidP="007A5AFD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7A5AFD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Γενικά</w:t>
            </w:r>
            <w:proofErr w:type="spellEnd"/>
            <w:r w:rsidRPr="007A5AFD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Χαρα</w:t>
            </w:r>
            <w:proofErr w:type="spellStart"/>
            <w:r w:rsidRPr="007A5AFD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κτηριστικά</w:t>
            </w:r>
            <w:proofErr w:type="spellEnd"/>
            <w:r w:rsidRPr="007A5AFD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7A5AFD" w:rsidRPr="007A5AFD" w:rsidRDefault="007A5AFD" w:rsidP="007A5AFD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7A5AFD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7A5AFD" w:rsidRPr="007A5AFD" w:rsidRDefault="007A5AFD" w:rsidP="007A5AFD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7A5AFD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7A5AFD" w:rsidRPr="007A5AFD" w:rsidRDefault="007A5AFD" w:rsidP="007A5AFD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7A5AFD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7A5AFD" w:rsidRPr="007A5AFD" w:rsidTr="00A61617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:rsidR="007A5AFD" w:rsidRPr="007A5AFD" w:rsidRDefault="007A5AFD" w:rsidP="007A5AF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A5AF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3261" w:type="dxa"/>
            <w:vAlign w:val="center"/>
          </w:tcPr>
          <w:p w:rsidR="007A5AFD" w:rsidRPr="007A5AFD" w:rsidRDefault="007A5AFD" w:rsidP="007A5AF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A5AFD">
              <w:rPr>
                <w:rFonts w:ascii="Tahoma" w:hAnsi="Tahoma" w:cs="Tahoma"/>
                <w:color w:val="000000"/>
                <w:sz w:val="18"/>
                <w:szCs w:val="18"/>
              </w:rPr>
              <w:t xml:space="preserve">Διαβαθμισμένη γυάλινη φιάλη </w:t>
            </w:r>
            <w:proofErr w:type="spellStart"/>
            <w:r w:rsidRPr="007A5AFD">
              <w:rPr>
                <w:rFonts w:ascii="Tahoma" w:hAnsi="Tahoma" w:cs="Tahoma"/>
                <w:color w:val="000000"/>
                <w:sz w:val="18"/>
                <w:szCs w:val="18"/>
              </w:rPr>
              <w:t>βοριοπυριτικού</w:t>
            </w:r>
            <w:proofErr w:type="spellEnd"/>
            <w:r w:rsidRPr="007A5AFD">
              <w:rPr>
                <w:rFonts w:ascii="Tahoma" w:hAnsi="Tahoma" w:cs="Tahoma"/>
                <w:color w:val="000000"/>
                <w:sz w:val="18"/>
                <w:szCs w:val="18"/>
              </w:rPr>
              <w:t xml:space="preserve"> 3.3 (500 </w:t>
            </w:r>
            <w:r w:rsidRPr="007A5AFD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ml</w:t>
            </w:r>
            <w:r w:rsidRPr="007A5AFD">
              <w:rPr>
                <w:rFonts w:ascii="Tahoma" w:hAnsi="Tahoma" w:cs="Tahoma"/>
                <w:color w:val="000000"/>
                <w:sz w:val="18"/>
                <w:szCs w:val="18"/>
              </w:rPr>
              <w:t>) με μπλε πώμα</w:t>
            </w:r>
          </w:p>
        </w:tc>
        <w:tc>
          <w:tcPr>
            <w:tcW w:w="1080" w:type="dxa"/>
            <w:vAlign w:val="center"/>
            <w:hideMark/>
          </w:tcPr>
          <w:p w:rsidR="007A5AFD" w:rsidRPr="007A5AFD" w:rsidRDefault="007A5AFD" w:rsidP="007A5AF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A5AF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7A5AFD" w:rsidRPr="007A5AFD" w:rsidRDefault="007A5AFD" w:rsidP="007A5AF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A5AF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7A5AFD" w:rsidRPr="007A5AFD" w:rsidRDefault="007A5AFD" w:rsidP="007A5AF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A5AF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7A5AFD" w:rsidRPr="007A5AFD" w:rsidTr="00A61617">
        <w:trPr>
          <w:trHeight w:val="428"/>
          <w:jc w:val="center"/>
        </w:trPr>
        <w:tc>
          <w:tcPr>
            <w:tcW w:w="1124" w:type="dxa"/>
            <w:vAlign w:val="center"/>
          </w:tcPr>
          <w:p w:rsidR="007A5AFD" w:rsidRPr="007A5AFD" w:rsidRDefault="007A5AFD" w:rsidP="007A5AFD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  <w:r w:rsidRPr="007A5AF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2</w:t>
            </w:r>
          </w:p>
        </w:tc>
        <w:tc>
          <w:tcPr>
            <w:tcW w:w="3261" w:type="dxa"/>
            <w:vAlign w:val="center"/>
          </w:tcPr>
          <w:p w:rsidR="007A5AFD" w:rsidRPr="007A5AFD" w:rsidRDefault="007A5AFD" w:rsidP="007A5AF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A5AFD">
              <w:rPr>
                <w:rFonts w:ascii="Tahoma" w:hAnsi="Tahoma" w:cs="Tahoma"/>
                <w:color w:val="000000"/>
                <w:sz w:val="18"/>
                <w:szCs w:val="18"/>
              </w:rPr>
              <w:t>10 φιάλες ανά συσκευασία</w:t>
            </w:r>
          </w:p>
        </w:tc>
        <w:tc>
          <w:tcPr>
            <w:tcW w:w="1080" w:type="dxa"/>
            <w:vAlign w:val="center"/>
          </w:tcPr>
          <w:p w:rsidR="007A5AFD" w:rsidRPr="007A5AFD" w:rsidRDefault="007A5AFD" w:rsidP="007A5AFD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  <w:r w:rsidRPr="007A5AF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7A5AFD" w:rsidRPr="007A5AFD" w:rsidRDefault="007A5AFD" w:rsidP="007A5AFD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7A5AFD" w:rsidRPr="007A5AFD" w:rsidRDefault="007A5AFD" w:rsidP="007A5AFD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</w:p>
        </w:tc>
      </w:tr>
      <w:tr w:rsidR="007A5AFD" w:rsidRPr="007A5AFD" w:rsidTr="00A6161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:rsidR="007A5AFD" w:rsidRPr="007A5AFD" w:rsidRDefault="007A5AFD" w:rsidP="007A5AF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A5AFD">
              <w:rPr>
                <w:rFonts w:ascii="Tahoma" w:eastAsia="DengXian" w:hAnsi="Tahoma" w:cs="Tahoma"/>
                <w:sz w:val="18"/>
                <w:szCs w:val="18"/>
              </w:rPr>
              <w:t>3</w:t>
            </w:r>
          </w:p>
        </w:tc>
        <w:tc>
          <w:tcPr>
            <w:tcW w:w="3261" w:type="dxa"/>
            <w:vAlign w:val="center"/>
          </w:tcPr>
          <w:p w:rsidR="007A5AFD" w:rsidRPr="007A5AFD" w:rsidRDefault="007A5AFD" w:rsidP="007A5AF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A5AFD">
              <w:rPr>
                <w:rFonts w:ascii="Tahoma" w:hAnsi="Tahoma" w:cs="Tahoma"/>
                <w:sz w:val="18"/>
                <w:szCs w:val="18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:rsidR="007A5AFD" w:rsidRPr="007A5AFD" w:rsidRDefault="007A5AFD" w:rsidP="007A5AF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A5AFD"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7A5AFD" w:rsidRPr="007A5AFD" w:rsidRDefault="007A5AFD" w:rsidP="007A5AF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A5AFD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7A5AFD" w:rsidRPr="007A5AFD" w:rsidRDefault="007A5AFD" w:rsidP="007A5AF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A5AFD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B43CAA" w:rsidRPr="007A5AFD" w:rsidRDefault="00B43CAA" w:rsidP="007A5AFD">
      <w:bookmarkStart w:id="0" w:name="_GoBack"/>
      <w:bookmarkEnd w:id="0"/>
    </w:p>
    <w:sectPr w:rsidR="00B43CAA" w:rsidRPr="007A5AFD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02B"/>
    <w:rsid w:val="000735AF"/>
    <w:rsid w:val="007A5AFD"/>
    <w:rsid w:val="0080302B"/>
    <w:rsid w:val="00B43CAA"/>
    <w:rsid w:val="00D25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3DF6F7-B000-45D0-84FA-8F97C791B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808DF3CB</Template>
  <TotalTime>2</TotalTime>
  <Pages>1</Pages>
  <Words>56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2025-11-24T09:22:00Z</dcterms:created>
  <dcterms:modified xsi:type="dcterms:W3CDTF">2025-11-24T09:22:00Z</dcterms:modified>
</cp:coreProperties>
</file>